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Devon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Devon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Devon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Devon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Devon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Devon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Devon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Devon is estimated to be </w:t>
      </w:r>
      <w:r w:rsidRPr="00773DF7">
        <w:rPr>
          <w:rFonts w:ascii="Libre Franklin Light" w:eastAsia="Times New Roman" w:hAnsi="Libre Franklin Light" w:cs="Calibri Light"/>
          <w:b/>
          <w:bCs/>
          <w:color w:val="C45911" w:themeColor="accent2" w:themeShade="BF"/>
        </w:rPr>
        <w:t xml:space="preserve">£1,044,324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Devon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Devon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Devon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De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Devon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De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Devon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Devon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De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Devon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Devon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Devon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Devon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Devon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Devon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£1,044,324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Devon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£351,783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£25,200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£12,994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£630,249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£1,044,324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Devon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Devon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Devon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Devon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Devon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Devon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Devon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Devon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Devon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E3D51BC-1297-4302-8D39-EE1853A0DDE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